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343D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1343D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1343D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1343D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1343D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1343D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1343D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1343D7" w:rsidRPr="001343D7">
          <w:rPr>
            <w:b w:val="0"/>
          </w:rPr>
          <w:t xml:space="preserve"> 11091/021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1343D7" w:rsidP="00232C8F">
            <w:r>
              <w:t>Медицинская сестра процедурной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1343D7" w:rsidP="00232C8F">
            <w:r>
              <w:t>24275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1343D7" w:rsidRPr="001343D7">
          <w:rPr>
            <w:rStyle w:val="aa"/>
          </w:rPr>
          <w:t xml:space="preserve"> Поликлиника - Процедурный</w:t>
        </w:r>
        <w:r w:rsidR="001343D7" w:rsidRPr="001343D7">
          <w:rPr>
            <w:u w:val="single"/>
          </w:rPr>
          <w:t xml:space="preserve"> кабинет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1343D7" w:rsidRPr="001343D7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1343D7" w:rsidRPr="001343D7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1343D7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1343D7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1343D7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1343D7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1343D7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1343D7" w:rsidP="00C31869">
            <w:pPr>
              <w:jc w:val="center"/>
            </w:pPr>
            <w:r>
              <w:t>068-530-824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1343D7" w:rsidRPr="001343D7">
          <w:rPr>
            <w:rStyle w:val="aa"/>
          </w:rPr>
          <w:t xml:space="preserve"> Медицинский </w:t>
        </w:r>
        <w:r w:rsidR="001343D7" w:rsidRPr="001343D7">
          <w:rPr>
            <w:u w:val="single"/>
          </w:rPr>
          <w:t xml:space="preserve">инструментарий, холодильник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1343D7" w:rsidRPr="001343D7">
          <w:rPr>
            <w:rStyle w:val="aa"/>
          </w:rPr>
          <w:t xml:space="preserve"> Лекарственные </w:t>
        </w:r>
        <w:r w:rsidR="001343D7" w:rsidRPr="001343D7">
          <w:rPr>
            <w:u w:val="single"/>
          </w:rPr>
          <w:t xml:space="preserve">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343D7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1343D7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1343D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1343D7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1343D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3D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3D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3D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3D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3D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3D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343D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2.7.;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4C66F8" w:rsidRPr="004C66F8">
          <w:rPr>
            <w:i/>
            <w:u w:val="single"/>
          </w:rPr>
          <w:t>1. Рекомендации по улучшению и оздоровлению условий труда:</w:t>
        </w:r>
        <w:r w:rsidR="004C66F8" w:rsidRPr="004C66F8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4C66F8" w:rsidRPr="004C66F8">
          <w:rPr>
            <w:i/>
            <w:u w:val="single"/>
          </w:rPr>
          <w:tab/>
          <w:t>   </w:t>
        </w:r>
        <w:r w:rsidR="004C66F8" w:rsidRPr="004C66F8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4C66F8" w:rsidRPr="004C66F8">
          <w:rPr>
            <w:i/>
            <w:u w:val="single"/>
          </w:rPr>
          <w:tab/>
          <w:t>   </w:t>
        </w:r>
        <w:r w:rsidR="004C66F8" w:rsidRPr="004C66F8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4C66F8" w:rsidRPr="004C66F8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4C66F8" w:rsidRPr="004C66F8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343D7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343D7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1343D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343D7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343D7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1343D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(дата)</w:t>
            </w: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(дата)</w:t>
            </w: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4C66F8" w:rsidP="003C5C39">
            <w:pPr>
              <w:pStyle w:val="a8"/>
            </w:pPr>
            <w:r>
              <w:t>24.11.2016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1343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1343D7" w:rsidP="004E51DC">
            <w:pPr>
              <w:pStyle w:val="a8"/>
            </w:pPr>
            <w:r>
              <w:t>Зоткина Наталья Александровна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1343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1343D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343D7" w:rsidRPr="001343D7" w:rsidRDefault="001343D7" w:rsidP="00EF07A3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(дата)</w:t>
            </w: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343D7" w:rsidRPr="001343D7" w:rsidRDefault="001343D7" w:rsidP="00EF07A3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(дата)</w:t>
            </w: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343D7" w:rsidRPr="001343D7" w:rsidRDefault="001343D7" w:rsidP="00EF07A3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(дата)</w:t>
            </w: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343D7" w:rsidRPr="001343D7" w:rsidRDefault="001343D7" w:rsidP="00EF07A3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(дата)</w:t>
            </w: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43D7" w:rsidRPr="001343D7" w:rsidRDefault="001343D7" w:rsidP="004E51DC">
            <w:pPr>
              <w:pStyle w:val="a8"/>
            </w:pPr>
          </w:p>
        </w:tc>
      </w:tr>
      <w:tr w:rsidR="001343D7" w:rsidRPr="001343D7" w:rsidTr="001343D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343D7" w:rsidRPr="001343D7" w:rsidRDefault="001343D7" w:rsidP="00EF07A3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343D7" w:rsidRPr="001343D7" w:rsidRDefault="001343D7" w:rsidP="004E51DC">
            <w:pPr>
              <w:pStyle w:val="a8"/>
              <w:rPr>
                <w:vertAlign w:val="superscript"/>
              </w:rPr>
            </w:pPr>
            <w:r w:rsidRPr="001343D7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1343D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11091/021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5C6DE7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5C6DE7" w:rsidRPr="00C31869">
            <w:rPr>
              <w:rStyle w:val="ad"/>
              <w:sz w:val="20"/>
              <w:szCs w:val="20"/>
            </w:rPr>
            <w:fldChar w:fldCharType="separate"/>
          </w:r>
          <w:r w:rsidR="001343D7">
            <w:rPr>
              <w:rStyle w:val="ad"/>
              <w:noProof/>
              <w:sz w:val="20"/>
              <w:szCs w:val="20"/>
            </w:rPr>
            <w:t>1</w:t>
          </w:r>
          <w:r w:rsidR="005C6DE7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343D7" w:rsidRPr="001343D7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 - Процедурный кабинет"/>
    <w:docVar w:name="class" w:val=" не определен "/>
    <w:docVar w:name="close_doc_flag" w:val="0"/>
    <w:docVar w:name="co_classes" w:val="   "/>
    <w:docVar w:name="codeok" w:val=" 24275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21 "/>
    <w:docVar w:name="oborud" w:val=" Медицинский инструментарий, холодильни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7900BEE6B0B043F88E10CC7271033A90"/>
    <w:docVar w:name="rm_id" w:val="1"/>
    <w:docVar w:name="rm_name" w:val="                                          "/>
    <w:docVar w:name="rm_number" w:val=" 11091/021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Лекарственны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0E5B24"/>
    <w:rsid w:val="00110025"/>
    <w:rsid w:val="001343D7"/>
    <w:rsid w:val="001429B1"/>
    <w:rsid w:val="00145419"/>
    <w:rsid w:val="001456F8"/>
    <w:rsid w:val="0014651D"/>
    <w:rsid w:val="0015635F"/>
    <w:rsid w:val="001607C8"/>
    <w:rsid w:val="0017163E"/>
    <w:rsid w:val="00197B2A"/>
    <w:rsid w:val="001A003D"/>
    <w:rsid w:val="001F4D8D"/>
    <w:rsid w:val="00232C8F"/>
    <w:rsid w:val="00234932"/>
    <w:rsid w:val="0024225E"/>
    <w:rsid w:val="00244615"/>
    <w:rsid w:val="00280E6D"/>
    <w:rsid w:val="002A0605"/>
    <w:rsid w:val="002E55C6"/>
    <w:rsid w:val="002F0B36"/>
    <w:rsid w:val="002F2205"/>
    <w:rsid w:val="002F2E2F"/>
    <w:rsid w:val="00305B2F"/>
    <w:rsid w:val="0032293C"/>
    <w:rsid w:val="00367816"/>
    <w:rsid w:val="00385F0E"/>
    <w:rsid w:val="003876C3"/>
    <w:rsid w:val="003947ED"/>
    <w:rsid w:val="003C24DB"/>
    <w:rsid w:val="003C5C39"/>
    <w:rsid w:val="003F45EB"/>
    <w:rsid w:val="0040104A"/>
    <w:rsid w:val="00402CAC"/>
    <w:rsid w:val="00405C60"/>
    <w:rsid w:val="00417441"/>
    <w:rsid w:val="004357DB"/>
    <w:rsid w:val="00444410"/>
    <w:rsid w:val="00451E76"/>
    <w:rsid w:val="00481C22"/>
    <w:rsid w:val="00491BF4"/>
    <w:rsid w:val="004A47AD"/>
    <w:rsid w:val="004C4DB2"/>
    <w:rsid w:val="004C66F8"/>
    <w:rsid w:val="004D4E5D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C6DE7"/>
    <w:rsid w:val="005D65A0"/>
    <w:rsid w:val="005F6B08"/>
    <w:rsid w:val="006338F0"/>
    <w:rsid w:val="0069682B"/>
    <w:rsid w:val="006A2AC1"/>
    <w:rsid w:val="006C28B3"/>
    <w:rsid w:val="007049EB"/>
    <w:rsid w:val="00704C3D"/>
    <w:rsid w:val="00710271"/>
    <w:rsid w:val="00717C9F"/>
    <w:rsid w:val="00745D40"/>
    <w:rsid w:val="007462E1"/>
    <w:rsid w:val="007600B5"/>
    <w:rsid w:val="0076042D"/>
    <w:rsid w:val="007657D5"/>
    <w:rsid w:val="00776AA2"/>
    <w:rsid w:val="007A4C5E"/>
    <w:rsid w:val="007D1852"/>
    <w:rsid w:val="007D2CEA"/>
    <w:rsid w:val="00835248"/>
    <w:rsid w:val="00841C7E"/>
    <w:rsid w:val="008512BF"/>
    <w:rsid w:val="00877BB1"/>
    <w:rsid w:val="00881342"/>
    <w:rsid w:val="00883461"/>
    <w:rsid w:val="00885FB9"/>
    <w:rsid w:val="008D2942"/>
    <w:rsid w:val="008E68DE"/>
    <w:rsid w:val="008E70C1"/>
    <w:rsid w:val="009039DF"/>
    <w:rsid w:val="0090588D"/>
    <w:rsid w:val="00914FAB"/>
    <w:rsid w:val="00923410"/>
    <w:rsid w:val="0092778A"/>
    <w:rsid w:val="00933CF1"/>
    <w:rsid w:val="009646F9"/>
    <w:rsid w:val="00966AAC"/>
    <w:rsid w:val="00967790"/>
    <w:rsid w:val="0098630F"/>
    <w:rsid w:val="009F6B7F"/>
    <w:rsid w:val="00A100AB"/>
    <w:rsid w:val="00A12349"/>
    <w:rsid w:val="00A24FF3"/>
    <w:rsid w:val="00A46EE7"/>
    <w:rsid w:val="00A632AC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E456B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75778"/>
    <w:rsid w:val="00C81BF6"/>
    <w:rsid w:val="00CC6D65"/>
    <w:rsid w:val="00CE3307"/>
    <w:rsid w:val="00D1442B"/>
    <w:rsid w:val="00D272CC"/>
    <w:rsid w:val="00D76DF8"/>
    <w:rsid w:val="00DB1272"/>
    <w:rsid w:val="00DB5302"/>
    <w:rsid w:val="00DD4790"/>
    <w:rsid w:val="00DD6B1F"/>
    <w:rsid w:val="00DD7329"/>
    <w:rsid w:val="00E0038D"/>
    <w:rsid w:val="00E0796B"/>
    <w:rsid w:val="00E124F4"/>
    <w:rsid w:val="00E36337"/>
    <w:rsid w:val="00E43EDA"/>
    <w:rsid w:val="00E64667"/>
    <w:rsid w:val="00E81F0C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8</cp:revision>
  <dcterms:created xsi:type="dcterms:W3CDTF">2016-10-17T13:13:00Z</dcterms:created>
  <dcterms:modified xsi:type="dcterms:W3CDTF">2016-11-25T06:22:00Z</dcterms:modified>
</cp:coreProperties>
</file>